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BB535" w14:textId="77777777" w:rsidR="00C01400" w:rsidRDefault="00C01400" w:rsidP="00C014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ASSHEBY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fl.1480)</w:t>
      </w:r>
    </w:p>
    <w:p w14:paraId="72E3814D" w14:textId="77777777" w:rsidR="00C01400" w:rsidRDefault="00C01400" w:rsidP="00C014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Gentleman.</w:t>
      </w:r>
    </w:p>
    <w:p w14:paraId="1CE45904" w14:textId="77777777" w:rsidR="00C01400" w:rsidRDefault="00C01400" w:rsidP="00C014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37B39C" w14:textId="77777777" w:rsidR="00C01400" w:rsidRDefault="00C01400" w:rsidP="00C014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F25A9D" w14:textId="77777777" w:rsidR="00C01400" w:rsidRDefault="00C01400" w:rsidP="00C014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Nov.1480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Coket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the elder, of </w:t>
      </w:r>
    </w:p>
    <w:p w14:paraId="6A8B0516" w14:textId="77777777" w:rsidR="00C01400" w:rsidRDefault="00C01400" w:rsidP="00C014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Ampton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Suffolk(q.v.), touching a debt of £10.</w:t>
      </w:r>
    </w:p>
    <w:p w14:paraId="724F04D7" w14:textId="77777777" w:rsidR="00C01400" w:rsidRDefault="00C01400" w:rsidP="00C014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1476-80 p.188)</w:t>
      </w:r>
    </w:p>
    <w:p w14:paraId="5C79A2DE" w14:textId="77777777" w:rsidR="00C01400" w:rsidRDefault="00C01400" w:rsidP="00C014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69F4BE" w14:textId="77777777" w:rsidR="00C01400" w:rsidRDefault="00C01400" w:rsidP="00C014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DEEB8D" w14:textId="77777777" w:rsidR="00C01400" w:rsidRDefault="00C01400" w:rsidP="00C014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2022</w:t>
      </w:r>
    </w:p>
    <w:p w14:paraId="78BCBB4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47248" w14:textId="77777777" w:rsidR="00C01400" w:rsidRDefault="00C01400" w:rsidP="009139A6">
      <w:r>
        <w:separator/>
      </w:r>
    </w:p>
  </w:endnote>
  <w:endnote w:type="continuationSeparator" w:id="0">
    <w:p w14:paraId="0C4156BA" w14:textId="77777777" w:rsidR="00C01400" w:rsidRDefault="00C014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695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3A93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DC3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97E50" w14:textId="77777777" w:rsidR="00C01400" w:rsidRDefault="00C01400" w:rsidP="009139A6">
      <w:r>
        <w:separator/>
      </w:r>
    </w:p>
  </w:footnote>
  <w:footnote w:type="continuationSeparator" w:id="0">
    <w:p w14:paraId="7098F035" w14:textId="77777777" w:rsidR="00C01400" w:rsidRDefault="00C014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98E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88E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6A5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40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01400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C9327"/>
  <w15:chartTrackingRefBased/>
  <w15:docId w15:val="{2128DE24-EE9C-460C-BDA9-DEB7D0EEA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2022-03-01T17:04:00Z</dcterms:created>
  <dcterms:modified xsi:type="dcterms:W3CDTF">2022-03-01T17:04:00Z</dcterms:modified>
</cp:coreProperties>
</file>